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C76495" w14:textId="515D23D9" w:rsidR="009645D9" w:rsidRPr="007B10E7" w:rsidRDefault="009645D9" w:rsidP="009645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17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noProof/>
          <w:sz w:val="24"/>
        </w:rPr>
        <w:t>-23</w:t>
      </w:r>
      <w:r w:rsidR="00D76BA6">
        <w:rPr>
          <w:rFonts w:hint="eastAsia"/>
          <w:b/>
          <w:noProof/>
          <w:sz w:val="24"/>
          <w:lang w:eastAsia="zh-CN"/>
        </w:rPr>
        <w:t>0644</w:t>
      </w:r>
      <w:bookmarkStart w:id="2" w:name="_GoBack"/>
      <w:bookmarkEnd w:id="2"/>
    </w:p>
    <w:p w14:paraId="1B6A6679" w14:textId="77777777" w:rsidR="009645D9" w:rsidRPr="007B10E7" w:rsidRDefault="009645D9" w:rsidP="009645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– 17 November 2023</w:t>
      </w:r>
    </w:p>
    <w:p w14:paraId="6B2859BF" w14:textId="1100439B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</w:t>
      </w:r>
      <w:r w:rsidRPr="00935526">
        <w:rPr>
          <w:rFonts w:eastAsia="Batang" w:cs="Arial"/>
          <w:lang w:eastAsia="zh-CN"/>
        </w:rPr>
        <w:t>P-223110</w:t>
      </w:r>
      <w:r w:rsidRPr="007861B8">
        <w:rPr>
          <w:rFonts w:eastAsia="Batang" w:cs="Arial"/>
          <w:lang w:eastAsia="zh-CN"/>
        </w:rPr>
        <w:t>)</w:t>
      </w:r>
    </w:p>
    <w:p w14:paraId="4243E44B" w14:textId="765E40A9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  <w:r w:rsidR="00C55E8F" w:rsidRPr="004F292E">
        <w:rPr>
          <w:rFonts w:ascii="Arial" w:eastAsia="Batang" w:hAnsi="Arial" w:hint="eastAsia"/>
          <w:b/>
          <w:sz w:val="24"/>
          <w:szCs w:val="24"/>
          <w:lang w:val="en-US" w:eastAsia="zh-CN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>CT aspects of proximity based services in 5GS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08EEE35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1D09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7.13.4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7A97EB5C" w14:textId="77777777" w:rsidR="00223AB8" w:rsidRPr="00662EA5" w:rsidRDefault="00223AB8" w:rsidP="00223AB8">
      <w:pPr>
        <w:pStyle w:val="1"/>
        <w:rPr>
          <w:rFonts w:eastAsiaTheme="minorEastAsia"/>
          <w:lang w:eastAsia="zh-CN"/>
        </w:rPr>
      </w:pPr>
      <w:r w:rsidRPr="00662EA5">
        <w:t xml:space="preserve">Title: </w:t>
      </w:r>
      <w:r w:rsidRPr="00662EA5">
        <w:tab/>
        <w:t>CT aspects of proximity based services in 5GS</w:t>
      </w:r>
      <w:r w:rsidRPr="00662EA5">
        <w:rPr>
          <w:rFonts w:eastAsiaTheme="minorEastAsia" w:hint="eastAsia"/>
          <w:lang w:eastAsia="zh-CN"/>
        </w:rPr>
        <w:t xml:space="preserve"> Phase 2</w:t>
      </w:r>
    </w:p>
    <w:p w14:paraId="312D269A" w14:textId="77777777" w:rsidR="00223AB8" w:rsidRPr="00662EA5" w:rsidRDefault="00223AB8" w:rsidP="00223AB8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662EA5">
        <w:t>Acronym: 5G_ProSe</w:t>
      </w:r>
      <w:r w:rsidRPr="00662EA5">
        <w:rPr>
          <w:rFonts w:eastAsiaTheme="minorEastAsia" w:hint="eastAsia"/>
          <w:lang w:eastAsia="zh-CN"/>
        </w:rPr>
        <w:t>_Ph2</w:t>
      </w:r>
    </w:p>
    <w:p w14:paraId="2C2EB74A" w14:textId="77777777" w:rsidR="00223AB8" w:rsidRPr="00662EA5" w:rsidRDefault="00223AB8" w:rsidP="00223AB8">
      <w:pPr>
        <w:pStyle w:val="2"/>
      </w:pPr>
      <w:r w:rsidRPr="00662EA5">
        <w:t xml:space="preserve">Unique identifier: </w:t>
      </w:r>
      <w:r w:rsidRPr="00BD3010">
        <w:t>980046</w:t>
      </w:r>
    </w:p>
    <w:p w14:paraId="173A6774" w14:textId="77777777" w:rsidR="00223AB8" w:rsidRPr="002A5955" w:rsidRDefault="00223AB8" w:rsidP="00223AB8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  <w:rPr>
                <w:lang w:eastAsia="zh-CN"/>
              </w:rPr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3" w:name="OLE_LINK9"/>
            <w:bookmarkStart w:id="4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3"/>
      <w:bookmarkEnd w:id="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5" w:name="OLE_LINK4"/>
            <w:bookmarkStart w:id="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5"/>
    <w:bookmarkEnd w:id="6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  <w:lang w:eastAsia="zh-CN"/>
        </w:rPr>
        <w:t xml:space="preserve"> Phase 2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proximity based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Pr="00662EA5" w:rsidRDefault="00FA73EE" w:rsidP="003043FD">
      <w:pPr>
        <w:rPr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  <w:lang w:eastAsia="zh-CN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CT1:</w:t>
      </w:r>
    </w:p>
    <w:p w14:paraId="65646622" w14:textId="3DAA053C" w:rsidR="00520253" w:rsidRPr="00662EA5" w:rsidRDefault="00520253" w:rsidP="00520253">
      <w:pPr>
        <w:pStyle w:val="B1"/>
        <w:rPr>
          <w:lang w:eastAsia="zh-CN"/>
        </w:rPr>
      </w:pPr>
      <w:r w:rsidRPr="00662EA5">
        <w:rPr>
          <w:lang w:eastAsia="zh-CN"/>
        </w:rPr>
        <w:lastRenderedPageBreak/>
        <w:t>-</w:t>
      </w:r>
      <w:r w:rsidRPr="00662EA5">
        <w:rPr>
          <w:lang w:eastAsia="zh-CN"/>
        </w:rPr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  <w:lang w:eastAsia="zh-CN"/>
        </w:rPr>
        <w:t xml:space="preserve"> </w:t>
      </w:r>
      <w:r w:rsidR="004B108E" w:rsidRPr="00662EA5">
        <w:rPr>
          <w:rFonts w:eastAsia="宋体" w:hint="eastAsia"/>
          <w:lang w:eastAsia="zh-CN"/>
        </w:rPr>
        <w:t>a single UE-to-UE relay UE over NR PC5 interface</w:t>
      </w:r>
      <w:r w:rsidR="0063286B" w:rsidRPr="00662EA5">
        <w:rPr>
          <w:rFonts w:eastAsia="宋体" w:hint="eastAsia"/>
          <w:lang w:eastAsia="zh-CN"/>
        </w:rPr>
        <w:t xml:space="preserve">, including </w:t>
      </w:r>
      <w:r w:rsidR="003724AF" w:rsidRPr="00662EA5">
        <w:rPr>
          <w:rFonts w:eastAsia="宋体" w:hint="eastAsia"/>
          <w:lang w:eastAsia="zh-CN"/>
        </w:rPr>
        <w:t xml:space="preserve">5G ProSe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  <w:lang w:eastAsia="zh-CN"/>
        </w:rPr>
        <w:t xml:space="preserve"> (both model A and model B)</w:t>
      </w:r>
      <w:r w:rsidR="0063286B" w:rsidRPr="00662EA5">
        <w:rPr>
          <w:rFonts w:eastAsiaTheme="minorEastAsia" w:hint="eastAsia"/>
          <w:lang w:eastAsia="zh-CN"/>
        </w:rPr>
        <w:t>,</w:t>
      </w:r>
      <w:r w:rsidR="009B2C72" w:rsidRPr="00662EA5">
        <w:rPr>
          <w:rFonts w:eastAsiaTheme="minorEastAsia" w:hint="eastAsia"/>
          <w:lang w:eastAsia="zh-CN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  <w:lang w:eastAsia="zh-CN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  <w:lang w:eastAsia="zh-CN"/>
        </w:rPr>
        <w:t>/reselection,</w:t>
      </w:r>
      <w:r w:rsidRPr="00662EA5">
        <w:rPr>
          <w:rFonts w:eastAsia="宋体" w:hint="eastAsia"/>
          <w:lang w:eastAsia="zh-CN"/>
        </w:rPr>
        <w:t xml:space="preserve"> </w:t>
      </w:r>
      <w:r w:rsidR="009B2C72" w:rsidRPr="00662EA5">
        <w:rPr>
          <w:rFonts w:eastAsia="宋体" w:hint="eastAsia"/>
          <w:lang w:eastAsia="zh-CN"/>
        </w:rPr>
        <w:t xml:space="preserve">and </w:t>
      </w:r>
      <w:r w:rsidRPr="00662EA5">
        <w:rPr>
          <w:rFonts w:eastAsia="宋体" w:hint="eastAsia"/>
          <w:lang w:eastAsia="zh-CN"/>
        </w:rPr>
        <w:t>unicast</w:t>
      </w:r>
      <w:r w:rsidR="0063286B" w:rsidRPr="00662EA5">
        <w:rPr>
          <w:rFonts w:eastAsia="宋体" w:hint="eastAsia"/>
          <w:lang w:eastAsia="zh-CN"/>
        </w:rPr>
        <w:t xml:space="preserve"> mode </w:t>
      </w:r>
      <w:r w:rsidR="00710B23" w:rsidRPr="00662EA5">
        <w:rPr>
          <w:rFonts w:eastAsia="宋体" w:hint="eastAsia"/>
          <w:lang w:eastAsia="zh-CN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  <w:lang w:eastAsia="zh-CN"/>
        </w:rPr>
        <w:t xml:space="preserve"> communication</w:t>
      </w:r>
      <w:r w:rsidR="003B7D17" w:rsidRPr="00662EA5">
        <w:rPr>
          <w:rFonts w:eastAsia="宋体" w:hint="eastAsia"/>
          <w:lang w:eastAsia="zh-CN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  <w:lang w:eastAsia="zh-CN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  <w:lang w:eastAsia="zh-CN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  <w:lang w:eastAsia="zh-CN"/>
        </w:rPr>
        <w:t>)</w:t>
      </w:r>
      <w:r w:rsidRPr="00662EA5">
        <w:rPr>
          <w:lang w:eastAsia="zh-CN"/>
        </w:rPr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B55651" w:rsidRPr="00662EA5">
        <w:rPr>
          <w:lang w:eastAsia="ko-KR"/>
        </w:rPr>
        <w:t xml:space="preserve">enhance </w:t>
      </w:r>
      <w:r w:rsidRPr="00662EA5">
        <w:rPr>
          <w:lang w:eastAsia="zh-CN"/>
        </w:rPr>
        <w:t>UE-to-Network relay for proximity based services in 5GS</w:t>
      </w:r>
      <w:r w:rsidR="006D4B25"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 xml:space="preserve"> </w:t>
      </w:r>
      <w:r w:rsidR="00B55651" w:rsidRPr="00662EA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662EA5" w:rsidRDefault="00B55651" w:rsidP="00B55651">
      <w:pPr>
        <w:pStyle w:val="B2"/>
        <w:rPr>
          <w:lang w:eastAsia="zh-CN"/>
        </w:rPr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  <w:lang w:eastAsia="zh-CN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(i.e.</w:t>
      </w:r>
      <w:r w:rsidR="001F04CA" w:rsidRPr="00662EA5">
        <w:rPr>
          <w:rFonts w:eastAsia="等线" w:hint="eastAsia"/>
          <w:lang w:eastAsia="zh-CN"/>
        </w:rPr>
        <w:t xml:space="preserve"> 5G ProSe </w:t>
      </w:r>
      <w:r w:rsidR="007147A5" w:rsidRPr="00662EA5">
        <w:rPr>
          <w:rFonts w:eastAsia="等线" w:hint="eastAsia"/>
          <w:lang w:eastAsia="zh-CN"/>
        </w:rPr>
        <w:t xml:space="preserve">layer-3 </w:t>
      </w:r>
      <w:r w:rsidR="00002A7B" w:rsidRPr="00662EA5">
        <w:rPr>
          <w:rFonts w:eastAsia="等线" w:hint="eastAsia"/>
          <w:lang w:eastAsia="zh-CN"/>
        </w:rPr>
        <w:t>or</w:t>
      </w:r>
      <w:r w:rsidR="001F04CA" w:rsidRPr="00662EA5">
        <w:rPr>
          <w:rFonts w:eastAsia="等线" w:hint="eastAsia"/>
          <w:lang w:eastAsia="zh-CN"/>
        </w:rPr>
        <w:t xml:space="preserve"> layer-2 </w:t>
      </w:r>
      <w:r w:rsidR="00BA0DD2" w:rsidRPr="00662EA5">
        <w:rPr>
          <w:rFonts w:eastAsia="等线"/>
          <w:lang w:eastAsia="zh-CN"/>
        </w:rPr>
        <w:t xml:space="preserve">UE-to-Network </w:t>
      </w:r>
      <w:r w:rsidR="004A699A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="00BA0DD2" w:rsidRPr="00662EA5">
        <w:rPr>
          <w:rFonts w:eastAsiaTheme="minorEastAsia" w:hint="eastAsia"/>
          <w:lang w:eastAsia="zh-CN"/>
        </w:rPr>
        <w:t xml:space="preserve">, including </w:t>
      </w:r>
      <w:r w:rsidR="00BA0DD2" w:rsidRPr="00662EA5">
        <w:rPr>
          <w:rFonts w:eastAsia="等线"/>
          <w:lang w:eastAsia="zh-CN"/>
        </w:rPr>
        <w:t xml:space="preserve">target UE-to-Network </w:t>
      </w:r>
      <w:r w:rsidR="00BA0DD2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 UE</w:t>
      </w:r>
      <w:r w:rsidR="00BA0DD2" w:rsidRPr="00662EA5">
        <w:rPr>
          <w:rFonts w:eastAsia="等线" w:hint="eastAsia"/>
          <w:lang w:eastAsia="zh-CN"/>
        </w:rPr>
        <w:t xml:space="preserve"> selection among </w:t>
      </w:r>
      <w:r w:rsidR="00BA0DD2" w:rsidRPr="00662EA5">
        <w:rPr>
          <w:lang w:eastAsia="zh-CN"/>
        </w:rPr>
        <w:t xml:space="preserve">multiple UE-to-Network </w:t>
      </w:r>
      <w:r w:rsidR="00BA0DD2" w:rsidRPr="00662EA5">
        <w:rPr>
          <w:rFonts w:eastAsiaTheme="minorEastAsia" w:hint="eastAsia"/>
          <w:lang w:eastAsia="zh-CN"/>
        </w:rPr>
        <w:t>r</w:t>
      </w:r>
      <w:r w:rsidR="00BA0DD2" w:rsidRPr="00662EA5">
        <w:rPr>
          <w:lang w:eastAsia="zh-CN"/>
        </w:rPr>
        <w:t>elay U</w:t>
      </w:r>
      <w:r w:rsidR="00BA0DD2" w:rsidRPr="00662EA5">
        <w:rPr>
          <w:rFonts w:eastAsiaTheme="minorEastAsia" w:hint="eastAsia"/>
          <w:lang w:eastAsia="zh-CN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  <w:lang w:eastAsia="zh-CN"/>
        </w:rPr>
        <w:t xml:space="preserve">remote </w:t>
      </w:r>
      <w:r w:rsidR="001F04CA" w:rsidRPr="00662EA5">
        <w:rPr>
          <w:rFonts w:eastAsiaTheme="minorEastAsia" w:hint="eastAsia"/>
          <w:lang w:eastAsia="zh-CN"/>
        </w:rPr>
        <w:t xml:space="preserve">UE </w:t>
      </w:r>
      <w:r w:rsidRPr="00662EA5">
        <w:rPr>
          <w:rFonts w:hint="eastAsia"/>
          <w:lang w:eastAsia="zh-CN"/>
        </w:rPr>
        <w:t>switching between indirect network communication path</w:t>
      </w:r>
      <w:r w:rsidRPr="00662EA5">
        <w:rPr>
          <w:lang w:eastAsia="ko-KR"/>
        </w:rPr>
        <w:t xml:space="preserve"> for 5G ProSe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  <w:lang w:eastAsia="zh-CN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  <w:lang w:eastAsia="zh-CN"/>
        </w:rPr>
        <w:t xml:space="preserve"> and </w:t>
      </w:r>
      <w:r w:rsidR="00C551A9" w:rsidRPr="00662EA5">
        <w:rPr>
          <w:rFonts w:hint="eastAsia"/>
          <w:lang w:eastAsia="zh-CN"/>
        </w:rPr>
        <w:t>direct network communication path</w:t>
      </w:r>
      <w:r w:rsidRPr="00662EA5">
        <w:rPr>
          <w:lang w:eastAsia="ko-KR"/>
        </w:rPr>
        <w:t>;</w:t>
      </w:r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  <w:lang w:eastAsia="zh-CN"/>
        </w:rPr>
        <w:t xml:space="preserve">remote UE </w:t>
      </w:r>
      <w:r w:rsidR="004C69D8" w:rsidRPr="00662EA5">
        <w:rPr>
          <w:rFonts w:eastAsiaTheme="minorEastAsia" w:hint="eastAsia"/>
          <w:lang w:eastAsia="zh-CN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  <w:lang w:eastAsia="zh-CN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  <w:lang w:eastAsia="zh-CN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 xml:space="preserve">(i.e. 5G ProSe layer-3 or layer-2 </w:t>
      </w:r>
      <w:r w:rsidR="007E7B18" w:rsidRPr="00662EA5">
        <w:rPr>
          <w:rFonts w:eastAsia="等线"/>
          <w:lang w:eastAsia="zh-CN"/>
        </w:rPr>
        <w:t xml:space="preserve">UE-to-Network </w:t>
      </w:r>
      <w:r w:rsidR="007E7B18" w:rsidRPr="00662EA5">
        <w:rPr>
          <w:rFonts w:eastAsia="等线" w:hint="eastAsia"/>
          <w:lang w:eastAsia="zh-CN"/>
        </w:rPr>
        <w:t>r</w:t>
      </w:r>
      <w:r w:rsidR="007E7B18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  <w:lang w:eastAsia="zh-CN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  <w:lang w:eastAsia="zh-CN"/>
        </w:rPr>
        <w:t xml:space="preserve">UE switching between </w:t>
      </w:r>
      <w:r w:rsidR="00144FDF" w:rsidRPr="00662EA5">
        <w:rPr>
          <w:rFonts w:eastAsiaTheme="minorEastAsia"/>
          <w:lang w:eastAsia="zh-CN"/>
        </w:rPr>
        <w:t>5</w:t>
      </w:r>
      <w:r w:rsidR="00144FDF" w:rsidRPr="00662EA5">
        <w:rPr>
          <w:rFonts w:eastAsiaTheme="minorEastAsia" w:hint="eastAsia"/>
          <w:lang w:eastAsia="zh-CN"/>
        </w:rPr>
        <w:t>G ProSe</w:t>
      </w:r>
      <w:r w:rsidR="00144FDF" w:rsidRPr="00662EA5">
        <w:rPr>
          <w:rFonts w:eastAsiaTheme="minorEastAsia"/>
          <w:lang w:eastAsia="zh-CN"/>
        </w:rPr>
        <w:t xml:space="preserve"> direct communication</w:t>
      </w:r>
      <w:r w:rsidR="00144FDF" w:rsidRPr="00662EA5">
        <w:rPr>
          <w:rFonts w:eastAsiaTheme="minorEastAsia" w:hint="eastAsia"/>
          <w:lang w:eastAsia="zh-CN"/>
        </w:rPr>
        <w:t xml:space="preserve"> path (non-relay)</w:t>
      </w:r>
      <w:r w:rsidR="00144FDF" w:rsidRPr="00662EA5">
        <w:rPr>
          <w:rFonts w:eastAsiaTheme="minorEastAsia"/>
          <w:lang w:eastAsia="zh-CN"/>
        </w:rPr>
        <w:t xml:space="preserve"> and</w:t>
      </w:r>
      <w:r w:rsidR="00144FDF" w:rsidRPr="00662EA5">
        <w:rPr>
          <w:rFonts w:eastAsiaTheme="minorEastAsia" w:hint="eastAsia"/>
          <w:lang w:eastAsia="zh-CN"/>
        </w:rPr>
        <w:t xml:space="preserve"> </w:t>
      </w:r>
      <w:r w:rsidR="007E7B18" w:rsidRPr="00662EA5">
        <w:rPr>
          <w:rFonts w:eastAsiaTheme="minorEastAsia" w:hint="eastAsia"/>
          <w:lang w:eastAsia="zh-CN"/>
        </w:rPr>
        <w:t xml:space="preserve">direct </w:t>
      </w:r>
      <w:r w:rsidR="00144FDF" w:rsidRPr="00662EA5">
        <w:rPr>
          <w:rFonts w:eastAsiaTheme="minorEastAsia" w:hint="eastAsia"/>
          <w:lang w:eastAsia="zh-CN"/>
        </w:rPr>
        <w:t>network communication path</w:t>
      </w:r>
      <w:r w:rsidR="002D2F67" w:rsidRPr="00662EA5">
        <w:rPr>
          <w:rFonts w:eastAsiaTheme="minorEastAsia" w:hint="eastAsia"/>
          <w:lang w:eastAsia="zh-CN"/>
        </w:rPr>
        <w:t>;</w:t>
      </w:r>
    </w:p>
    <w:p w14:paraId="1F18D3EE" w14:textId="482BAAAA" w:rsidR="00F23529" w:rsidRDefault="00F23529" w:rsidP="00F23529">
      <w:pPr>
        <w:pStyle w:val="B1"/>
        <w:rPr>
          <w:rFonts w:eastAsia="宋体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  <w:lang w:eastAsia="zh-CN"/>
        </w:rPr>
        <w:t>support UE obtaining e</w:t>
      </w:r>
      <w:r w:rsidRPr="00662EA5">
        <w:rPr>
          <w:lang w:eastAsia="zh-CN"/>
        </w:rPr>
        <w:t xml:space="preserve">mergency </w:t>
      </w:r>
      <w:r w:rsidR="00DD7A1D" w:rsidRPr="00662EA5">
        <w:rPr>
          <w:rFonts w:eastAsiaTheme="minorEastAsia"/>
          <w:lang w:eastAsia="zh-CN"/>
        </w:rPr>
        <w:t>s</w:t>
      </w:r>
      <w:r w:rsidRPr="00662EA5">
        <w:rPr>
          <w:lang w:eastAsia="zh-CN"/>
        </w:rPr>
        <w:t>ervices</w:t>
      </w:r>
      <w:r w:rsidRPr="00662EA5">
        <w:rPr>
          <w:rFonts w:eastAsia="宋体"/>
          <w:lang w:eastAsia="zh-CN"/>
        </w:rPr>
        <w:t xml:space="preserve"> over </w:t>
      </w:r>
      <w:r w:rsidR="00DD7A1D" w:rsidRPr="00662EA5">
        <w:rPr>
          <w:rFonts w:eastAsiaTheme="minorEastAsia"/>
          <w:lang w:eastAsia="zh-CN"/>
        </w:rPr>
        <w:t xml:space="preserve">5G ProSe </w:t>
      </w:r>
      <w:r w:rsidRPr="00662EA5">
        <w:rPr>
          <w:rFonts w:eastAsia="宋体"/>
          <w:lang w:eastAsia="zh-CN"/>
        </w:rPr>
        <w:t>UE-to-</w:t>
      </w:r>
      <w:r w:rsidR="00DD7A1D" w:rsidRPr="00662EA5">
        <w:rPr>
          <w:rFonts w:eastAsia="宋体"/>
          <w:lang w:eastAsia="zh-CN"/>
        </w:rPr>
        <w:t>n</w:t>
      </w:r>
      <w:r w:rsidRPr="00662EA5">
        <w:rPr>
          <w:rFonts w:eastAsia="宋体"/>
          <w:lang w:eastAsia="zh-CN"/>
        </w:rPr>
        <w:t xml:space="preserve">etwork </w:t>
      </w:r>
      <w:r w:rsidR="00DD7A1D" w:rsidRPr="00662EA5">
        <w:rPr>
          <w:rFonts w:eastAsia="宋体"/>
          <w:lang w:eastAsia="zh-CN"/>
        </w:rPr>
        <w:t>r</w:t>
      </w:r>
      <w:r w:rsidRPr="00662EA5">
        <w:rPr>
          <w:rFonts w:eastAsia="宋体"/>
          <w:lang w:eastAsia="zh-CN"/>
        </w:rPr>
        <w:t>elay</w:t>
      </w:r>
      <w:r w:rsidR="00DD7A1D" w:rsidRPr="00662EA5">
        <w:rPr>
          <w:rFonts w:eastAsia="宋体"/>
          <w:lang w:eastAsia="zh-CN"/>
        </w:rPr>
        <w:t>;</w:t>
      </w:r>
    </w:p>
    <w:p w14:paraId="5403781F" w14:textId="4C848CAF" w:rsidR="000C4E7A" w:rsidRPr="00662EA5" w:rsidRDefault="000C4E7A" w:rsidP="00F23529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Pr="00662EA5">
        <w:rPr>
          <w:rFonts w:eastAsiaTheme="minorEastAsia"/>
          <w:lang w:eastAsia="zh-CN"/>
        </w:rPr>
        <w:t xml:space="preserve">support </w:t>
      </w:r>
      <w:r w:rsidRPr="00A700B0">
        <w:t>broadcasting warning messages</w:t>
      </w:r>
      <w:r w:rsidRPr="000C4E7A">
        <w:rPr>
          <w:rFonts w:eastAsia="宋体"/>
          <w:lang w:eastAsia="zh-CN"/>
        </w:rPr>
        <w:t xml:space="preserve"> </w:t>
      </w:r>
      <w:r w:rsidRPr="00662EA5">
        <w:rPr>
          <w:rFonts w:eastAsia="宋体"/>
          <w:lang w:eastAsia="zh-CN"/>
        </w:rPr>
        <w:t xml:space="preserve">over </w:t>
      </w:r>
      <w:r w:rsidRPr="00662EA5">
        <w:rPr>
          <w:rFonts w:eastAsiaTheme="minorEastAsia"/>
          <w:lang w:eastAsia="zh-CN"/>
        </w:rPr>
        <w:t xml:space="preserve">5G ProSe </w:t>
      </w:r>
      <w:r w:rsidRPr="00662EA5">
        <w:rPr>
          <w:rFonts w:eastAsia="宋体"/>
          <w:lang w:eastAsia="zh-CN"/>
        </w:rPr>
        <w:t>UE-to-network relay</w:t>
      </w:r>
      <w:r>
        <w:rPr>
          <w:rFonts w:eastAsia="宋体" w:hint="eastAsia"/>
          <w:lang w:eastAsia="zh-CN"/>
        </w:rPr>
        <w:t>;</w:t>
      </w:r>
    </w:p>
    <w:p w14:paraId="5BA83B57" w14:textId="0D0E3CDD" w:rsidR="0083745A" w:rsidRPr="00662EA5" w:rsidRDefault="0083745A" w:rsidP="001F3309">
      <w:pPr>
        <w:pStyle w:val="B1"/>
        <w:rPr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>for proximity based services in 5GS</w:t>
      </w:r>
      <w:r w:rsidR="00280FBD" w:rsidRPr="00662EA5">
        <w:rPr>
          <w:rFonts w:eastAsiaTheme="minorEastAsia" w:hint="eastAsia"/>
          <w:lang w:eastAsia="zh-CN"/>
        </w:rPr>
        <w:t xml:space="preserve"> Phase 2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  <w:lang w:eastAsia="zh-CN"/>
        </w:rPr>
      </w:pPr>
      <w:bookmarkStart w:id="7" w:name="OLE_LINK22"/>
      <w:bookmarkStart w:id="8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</w:t>
      </w:r>
      <w:r w:rsidRPr="00662EA5">
        <w:rPr>
          <w:rFonts w:hint="eastAsia"/>
          <w:lang w:eastAsia="zh-CN"/>
        </w:rPr>
        <w:t xml:space="preserve"> 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r w:rsidRPr="00662EA5">
        <w:rPr>
          <w:lang w:eastAsia="zh-CN"/>
        </w:rPr>
        <w:t>proximity based services in 5GS</w:t>
      </w:r>
      <w:r w:rsidRPr="00662EA5">
        <w:rPr>
          <w:rFonts w:eastAsiaTheme="minorEastAsia" w:hint="eastAsia"/>
          <w:lang w:eastAsia="zh-CN"/>
        </w:rPr>
        <w:t xml:space="preserve"> Phase 2 if necessary</w:t>
      </w:r>
      <w:r w:rsidRPr="00662EA5">
        <w:rPr>
          <w:lang w:eastAsia="zh-CN"/>
        </w:rPr>
        <w:t>;</w:t>
      </w:r>
      <w:r w:rsidR="00ED222D">
        <w:rPr>
          <w:rFonts w:eastAsiaTheme="minorEastAsia" w:hint="eastAsia"/>
          <w:lang w:eastAsia="zh-CN"/>
        </w:rPr>
        <w:t xml:space="preserve"> and</w:t>
      </w:r>
    </w:p>
    <w:bookmarkEnd w:id="7"/>
    <w:bookmarkEnd w:id="8"/>
    <w:p w14:paraId="30A1FE33" w14:textId="1C42A142" w:rsidR="002B641B" w:rsidRPr="003762D1" w:rsidDel="001F3309" w:rsidRDefault="002B641B" w:rsidP="002B641B">
      <w:pPr>
        <w:pStyle w:val="B1"/>
        <w:rPr>
          <w:lang w:eastAsia="zh-CN"/>
        </w:rPr>
      </w:pPr>
      <w:r w:rsidRPr="00662EA5" w:rsidDel="001F3309">
        <w:rPr>
          <w:lang w:eastAsia="zh-CN"/>
        </w:rPr>
        <w:t>-</w:t>
      </w:r>
      <w:r w:rsidRPr="00662EA5" w:rsidDel="001F3309">
        <w:rPr>
          <w:lang w:eastAsia="zh-CN"/>
        </w:rPr>
        <w:tab/>
        <w:t xml:space="preserve">potential update </w:t>
      </w:r>
      <w:r w:rsidRPr="00662EA5" w:rsidDel="001F3309">
        <w:rPr>
          <w:rFonts w:eastAsiaTheme="minorEastAsia" w:hint="eastAsia"/>
          <w:lang w:eastAsia="zh-CN"/>
        </w:rPr>
        <w:t xml:space="preserve">to </w:t>
      </w:r>
      <w:r w:rsidRPr="00662EA5" w:rsidDel="001F3309">
        <w:rPr>
          <w:lang w:eastAsia="zh-CN"/>
        </w:rPr>
        <w:t xml:space="preserve">the PLMN selection </w:t>
      </w:r>
      <w:r w:rsidRPr="00662EA5" w:rsidDel="001F3309">
        <w:t xml:space="preserve">triggered by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r w:rsidRPr="00662EA5" w:rsidDel="001F3309">
        <w:t>ProSe communications</w:t>
      </w:r>
      <w:r w:rsidRPr="00662EA5" w:rsidDel="001F3309">
        <w:rPr>
          <w:lang w:eastAsia="zh-CN"/>
        </w:rPr>
        <w:t xml:space="preserve"> procedure to cover particular interactions between proximity based services in 5GS </w:t>
      </w:r>
      <w:r w:rsidRPr="00662EA5" w:rsidDel="001F3309">
        <w:rPr>
          <w:rFonts w:eastAsiaTheme="minorEastAsia" w:hint="eastAsia"/>
          <w:lang w:eastAsia="zh-CN"/>
        </w:rPr>
        <w:t xml:space="preserve">Phase 2 </w:t>
      </w:r>
      <w:r w:rsidRPr="00662EA5" w:rsidDel="001F3309">
        <w:rPr>
          <w:lang w:eastAsia="zh-CN"/>
        </w:rPr>
        <w:t>and NAS functions related to MS in idle mode</w:t>
      </w:r>
      <w:r w:rsidR="00754E68" w:rsidRPr="00662EA5">
        <w:rPr>
          <w:rFonts w:eastAsiaTheme="minorEastAsia" w:hint="eastAsia"/>
          <w:lang w:eastAsia="zh-CN"/>
        </w:rPr>
        <w:t xml:space="preserve"> (e.g. </w:t>
      </w:r>
      <w:r w:rsidR="00754E68" w:rsidRPr="00662EA5" w:rsidDel="001F3309">
        <w:rPr>
          <w:lang w:eastAsia="zh-CN"/>
        </w:rPr>
        <w:t xml:space="preserve">PLMN selection </w:t>
      </w:r>
      <w:r w:rsidR="00754E68" w:rsidRPr="00662EA5" w:rsidDel="001F3309">
        <w:t xml:space="preserve">triggered by </w:t>
      </w:r>
      <w:r w:rsidR="00754E68" w:rsidRPr="00662EA5" w:rsidDel="001F3309">
        <w:rPr>
          <w:rFonts w:eastAsiaTheme="minorEastAsia" w:hint="eastAsia"/>
          <w:lang w:eastAsia="zh-CN"/>
        </w:rPr>
        <w:t xml:space="preserve">5G </w:t>
      </w:r>
      <w:r w:rsidR="00754E68" w:rsidRPr="00662EA5" w:rsidDel="001F3309">
        <w:t>ProSe</w:t>
      </w:r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  <w:lang w:eastAsia="zh-CN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  <w:lang w:eastAsia="zh-CN"/>
        </w:rPr>
        <w:t>)</w:t>
      </w:r>
      <w:r w:rsidR="003762D1">
        <w:rPr>
          <w:rFonts w:eastAsiaTheme="minorEastAsia" w:hint="eastAsia"/>
          <w:lang w:eastAsia="zh-CN"/>
        </w:rPr>
        <w:t>.</w:t>
      </w:r>
    </w:p>
    <w:p w14:paraId="7B436308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CT3:</w:t>
      </w:r>
    </w:p>
    <w:p w14:paraId="6FE524AD" w14:textId="0B84AD68" w:rsidR="0083745A" w:rsidRPr="003762D1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662EA5">
        <w:t xml:space="preserve"> for 5G ProSe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662EA5">
        <w:t>relay</w:t>
      </w:r>
      <w:r w:rsidRPr="00662EA5">
        <w:rPr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183884E7" w14:textId="7C9CA490" w:rsidR="00B93104" w:rsidRPr="00662EA5" w:rsidRDefault="0083745A" w:rsidP="00EC58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  <w:lang w:eastAsia="zh-CN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>Phase 2</w:t>
      </w:r>
      <w:r w:rsidR="00B93104" w:rsidRPr="00662EA5">
        <w:rPr>
          <w:rFonts w:eastAsiaTheme="minorEastAsia" w:hint="eastAsia"/>
          <w:lang w:eastAsia="zh-CN"/>
        </w:rPr>
        <w:t>, including:</w:t>
      </w:r>
    </w:p>
    <w:p w14:paraId="7A464F0D" w14:textId="43311846" w:rsidR="00B941F6" w:rsidRPr="00662EA5" w:rsidRDefault="00B93104" w:rsidP="00B93104">
      <w:pPr>
        <w:pStyle w:val="B2"/>
        <w:rPr>
          <w:rFonts w:eastAsiaTheme="minorEastAsia"/>
          <w:bCs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t>relay</w:t>
      </w:r>
      <w:r w:rsidR="003762D1">
        <w:rPr>
          <w:rFonts w:eastAsiaTheme="minorEastAsia" w:hint="eastAsia"/>
          <w:bCs/>
          <w:lang w:eastAsia="zh-CN"/>
        </w:rPr>
        <w:t>.</w:t>
      </w:r>
    </w:p>
    <w:p w14:paraId="1EBA85E1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CT4:</w:t>
      </w:r>
    </w:p>
    <w:p w14:paraId="7317A65E" w14:textId="75FFE681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 to the AMF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430F27" w:rsidRPr="00662EA5">
        <w:rPr>
          <w:rFonts w:eastAsiaTheme="minorEastAsia" w:hint="eastAsia"/>
          <w:lang w:eastAsia="zh-CN"/>
        </w:rPr>
        <w:t>, e.g.</w:t>
      </w:r>
      <w:r w:rsidR="00000BDB" w:rsidRPr="00662EA5">
        <w:rPr>
          <w:rFonts w:eastAsiaTheme="minorEastAsia" w:hint="eastAsia"/>
          <w:lang w:eastAsia="zh-CN"/>
        </w:rPr>
        <w:t xml:space="preserve"> </w:t>
      </w:r>
      <w:r w:rsidR="00D60764">
        <w:rPr>
          <w:rFonts w:eastAsiaTheme="minorEastAsia" w:hint="eastAsia"/>
          <w:lang w:eastAsia="zh-CN"/>
        </w:rPr>
        <w:t>UE context</w:t>
      </w:r>
      <w:r w:rsidR="003665AE" w:rsidRPr="00662EA5">
        <w:rPr>
          <w:rFonts w:eastAsiaTheme="minorEastAsia" w:hint="eastAsia"/>
          <w:lang w:eastAsia="zh-CN"/>
        </w:rPr>
        <w:t xml:space="preserve"> for </w:t>
      </w:r>
      <w:r w:rsidR="003665AE" w:rsidRPr="00662EA5" w:rsidDel="001F3309">
        <w:rPr>
          <w:rFonts w:eastAsiaTheme="minorEastAsia" w:hint="eastAsia"/>
          <w:lang w:eastAsia="zh-CN"/>
        </w:rPr>
        <w:t xml:space="preserve">5G </w:t>
      </w:r>
      <w:r w:rsidR="003665AE" w:rsidRPr="00662EA5" w:rsidDel="001F3309">
        <w:t>ProSe</w:t>
      </w:r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  <w:lang w:eastAsia="zh-CN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>r</w:t>
      </w:r>
      <w:r w:rsidR="003665AE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</w:p>
    <w:p w14:paraId="6D565A02" w14:textId="753AE0BD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 to the NRF for NF/NF service selection</w:t>
      </w:r>
      <w:r w:rsidR="00F829C2" w:rsidRPr="00662EA5">
        <w:rPr>
          <w:lang w:eastAsia="zh-CN"/>
        </w:rPr>
        <w:t xml:space="preserve">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5F5449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  <w:lang w:eastAsia="zh-CN"/>
        </w:rPr>
        <w:t>considering</w:t>
      </w:r>
      <w:r w:rsidR="003B0AA1" w:rsidRPr="00662EA5">
        <w:rPr>
          <w:rFonts w:eastAsiaTheme="minorEastAsia" w:hint="eastAsia"/>
          <w:lang w:eastAsia="zh-CN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  <w:lang w:eastAsia="zh-CN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  <w:lang w:eastAsia="zh-CN"/>
        </w:rPr>
        <w:t xml:space="preserve"> of supporting </w:t>
      </w:r>
      <w:r w:rsidR="003B0AA1" w:rsidRPr="00662EA5" w:rsidDel="001F3309">
        <w:rPr>
          <w:rFonts w:eastAsiaTheme="minorEastAsia" w:hint="eastAsia"/>
          <w:lang w:eastAsia="zh-CN"/>
        </w:rPr>
        <w:t xml:space="preserve">5G </w:t>
      </w:r>
      <w:r w:rsidR="003B0AA1" w:rsidRPr="00662EA5" w:rsidDel="001F3309">
        <w:t>ProSe</w:t>
      </w:r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  <w:lang w:eastAsia="zh-CN"/>
        </w:rPr>
        <w:t xml:space="preserve"> </w:t>
      </w:r>
      <w:r w:rsidR="003B0AA1" w:rsidRPr="00662EA5">
        <w:t>relay</w:t>
      </w:r>
      <w:r w:rsidRPr="00662EA5">
        <w:rPr>
          <w:lang w:eastAsia="zh-CN"/>
        </w:rPr>
        <w:t>;</w:t>
      </w:r>
    </w:p>
    <w:p w14:paraId="25F39493" w14:textId="3EDC8FB0" w:rsidR="0083745A" w:rsidRPr="003762D1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update to UDM and UDR to </w:t>
      </w:r>
      <w:r w:rsidR="0020307E" w:rsidRPr="00662EA5">
        <w:rPr>
          <w:lang w:eastAsia="zh-CN"/>
        </w:rPr>
        <w:t xml:space="preserve">support </w:t>
      </w:r>
      <w:r w:rsidRPr="00662EA5">
        <w:rPr>
          <w:lang w:eastAsia="zh-CN"/>
        </w:rPr>
        <w:t>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  <w:lang w:eastAsia="zh-CN"/>
        </w:rPr>
        <w:t xml:space="preserve"> relay</w:t>
      </w:r>
      <w:r w:rsidRPr="00662EA5">
        <w:rPr>
          <w:lang w:eastAsia="zh-CN"/>
        </w:rPr>
        <w:t>;</w:t>
      </w:r>
    </w:p>
    <w:p w14:paraId="62608470" w14:textId="2E811C98" w:rsidR="0025761A" w:rsidRPr="00662EA5" w:rsidRDefault="0025761A" w:rsidP="0025761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update to the </w:t>
      </w:r>
      <w:r w:rsidRPr="00662EA5">
        <w:rPr>
          <w:rFonts w:eastAsiaTheme="minorEastAsia" w:hint="eastAsia"/>
          <w:lang w:eastAsia="zh-CN"/>
        </w:rPr>
        <w:t>5G PKMF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support</w:t>
      </w:r>
      <w:r w:rsidRPr="00662EA5">
        <w:rPr>
          <w:rFonts w:eastAsiaTheme="minorEastAsia" w:hint="eastAsia"/>
          <w:lang w:eastAsia="zh-CN"/>
        </w:rPr>
        <w:t xml:space="preserve"> of</w:t>
      </w:r>
      <w:r w:rsidRPr="00662EA5">
        <w:rPr>
          <w:lang w:eastAsia="zh-CN"/>
        </w:rPr>
        <w:t xml:space="preserve">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  <w:lang w:eastAsia="zh-CN"/>
        </w:rPr>
        <w:t xml:space="preserve"> </w:t>
      </w:r>
      <w:r w:rsidR="003F1369" w:rsidRPr="00662EA5">
        <w:rPr>
          <w:rFonts w:eastAsiaTheme="minorEastAsia" w:hint="eastAsia"/>
          <w:lang w:eastAsia="zh-CN"/>
        </w:rPr>
        <w:t>r</w:t>
      </w:r>
      <w:r w:rsidR="003F1369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2D5B1359" w14:textId="1D783676" w:rsidR="0083745A" w:rsidRPr="00662EA5" w:rsidRDefault="00F471CB" w:rsidP="003B0AA1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rFonts w:eastAsiaTheme="minorEastAsia" w:hint="eastAsia"/>
          <w:lang w:eastAsia="zh-CN"/>
        </w:rPr>
        <w:tab/>
      </w:r>
      <w:r w:rsidR="0025761A" w:rsidRPr="00662EA5">
        <w:rPr>
          <w:lang w:eastAsia="zh-CN"/>
        </w:rPr>
        <w:t xml:space="preserve">update to </w:t>
      </w:r>
      <w:r w:rsidR="0025761A" w:rsidRPr="00662EA5">
        <w:rPr>
          <w:rFonts w:eastAsiaTheme="minorEastAsia" w:hint="eastAsia"/>
          <w:lang w:eastAsia="zh-CN"/>
        </w:rPr>
        <w:t>the</w:t>
      </w:r>
      <w:r w:rsidR="00453842" w:rsidRPr="00662EA5">
        <w:rPr>
          <w:rFonts w:eastAsiaTheme="minorEastAsia" w:hint="eastAsia"/>
          <w:lang w:eastAsia="zh-CN"/>
        </w:rPr>
        <w:t xml:space="preserve"> P</w:t>
      </w:r>
      <w:r w:rsidR="003665AE" w:rsidRPr="00662EA5">
        <w:rPr>
          <w:rFonts w:eastAsiaTheme="minorEastAsia" w:hint="eastAsia"/>
          <w:lang w:eastAsia="zh-CN"/>
        </w:rPr>
        <w:t>A</w:t>
      </w:r>
      <w:r w:rsidR="00453842" w:rsidRPr="00662EA5">
        <w:rPr>
          <w:rFonts w:eastAsiaTheme="minorEastAsia" w:hint="eastAsia"/>
          <w:lang w:eastAsia="zh-CN"/>
        </w:rPr>
        <w:t>nF</w:t>
      </w:r>
      <w:r w:rsidR="003665AE" w:rsidRPr="00662EA5">
        <w:rPr>
          <w:rFonts w:eastAsiaTheme="minorEastAsia" w:hint="eastAsia"/>
          <w:lang w:eastAsia="zh-CN"/>
        </w:rPr>
        <w:t xml:space="preserve"> and </w:t>
      </w:r>
      <w:r w:rsidR="00CB37B2" w:rsidRPr="00662EA5">
        <w:rPr>
          <w:rFonts w:eastAsiaTheme="minorEastAsia" w:hint="eastAsia"/>
          <w:lang w:eastAsia="zh-CN"/>
        </w:rPr>
        <w:t>AUSF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rFonts w:eastAsiaTheme="minorEastAsia"/>
          <w:lang w:eastAsia="zh-CN"/>
        </w:rPr>
        <w:t>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CB37B2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CB37B2" w:rsidRPr="00662EA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  <w:lang w:eastAsia="zh-CN"/>
        </w:rPr>
        <w:t xml:space="preserve"> </w:t>
      </w:r>
      <w:r w:rsidR="00CB37B2" w:rsidRPr="00662EA5">
        <w:rPr>
          <w:rFonts w:eastAsiaTheme="minorEastAsia" w:hint="eastAsia"/>
          <w:lang w:eastAsia="zh-CN"/>
        </w:rPr>
        <w:t>r</w:t>
      </w:r>
      <w:r w:rsidR="00CB37B2" w:rsidRPr="00662EA5">
        <w:rPr>
          <w:rFonts w:eastAsiaTheme="minorEastAsia"/>
          <w:lang w:eastAsia="zh-CN"/>
        </w:rPr>
        <w:t>elay</w:t>
      </w:r>
      <w:r w:rsidR="003762D1">
        <w:rPr>
          <w:rFonts w:eastAsiaTheme="minorEastAsia" w:hint="eastAsia"/>
          <w:lang w:eastAsia="zh-CN"/>
        </w:rPr>
        <w:t>.</w:t>
      </w:r>
    </w:p>
    <w:p w14:paraId="1A020ACF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CT6:</w:t>
      </w:r>
    </w:p>
    <w:p w14:paraId="5B6579FE" w14:textId="42CB766D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support of proximity based services in 5GS </w:t>
      </w:r>
      <w:r w:rsidR="00F829C2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>for 5G ProSe</w:t>
      </w:r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7668ADAD" w14:textId="77777777" w:rsidR="00C21E0F" w:rsidRPr="00662EA5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(ProSe)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  <w:lang w:eastAsia="zh-CN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75ACC968" w:rsidR="00E22F6D" w:rsidRPr="00662EA5" w:rsidRDefault="00C3583C" w:rsidP="00960793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March</w:t>
            </w:r>
            <w:r w:rsidR="00960793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  <w:rPr>
                <w:lang w:eastAsia="zh-CN"/>
              </w:rPr>
            </w:pPr>
            <w:r w:rsidRPr="00662EA5">
              <w:t xml:space="preserve">Updates 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5G ProSe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  <w:lang w:eastAsia="zh-CN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00B795D1" w:rsidR="00E22F6D" w:rsidRPr="00662EA5" w:rsidRDefault="004A2128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662EA5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662EA5" w:rsidDel="001F3309">
              <w:rPr>
                <w:lang w:eastAsia="zh-CN"/>
              </w:rPr>
              <w:t xml:space="preserve">PLMN selection </w:t>
            </w:r>
            <w:r w:rsidR="00934D38" w:rsidRPr="00662EA5" w:rsidDel="001F3309">
              <w:t xml:space="preserve">triggered by </w:t>
            </w:r>
            <w:r w:rsidR="00934D3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934D38" w:rsidRPr="00662EA5" w:rsidDel="001F3309">
              <w:t>ProSe</w:t>
            </w:r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  <w:lang w:eastAsia="zh-CN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1DFB3025" w:rsidR="00E22F6D" w:rsidRPr="00662EA5" w:rsidRDefault="004A2128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interactions between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4872BE47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  <w:lang w:eastAsia="zh-CN"/>
              </w:rPr>
              <w:t>URSP for 5G ProSe Phase 2, e.g. support of m</w:t>
            </w:r>
            <w:r w:rsidRPr="00662EA5">
              <w:rPr>
                <w:rFonts w:eastAsiaTheme="minorEastAsia"/>
                <w:lang w:eastAsia="zh-CN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  <w:lang w:eastAsia="zh-CN"/>
              </w:rPr>
              <w:t>UE-to-</w:t>
            </w:r>
            <w:r w:rsidRPr="00662EA5">
              <w:rPr>
                <w:rFonts w:eastAsiaTheme="minorEastAsia" w:hint="eastAsia"/>
                <w:lang w:eastAsia="zh-CN"/>
              </w:rPr>
              <w:t>n</w:t>
            </w:r>
            <w:r w:rsidRPr="00662EA5">
              <w:rPr>
                <w:rFonts w:eastAsiaTheme="minorEastAsia"/>
                <w:lang w:eastAsia="zh-CN"/>
              </w:rPr>
              <w:t xml:space="preserve">etwork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74FA9008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  <w:lang w:eastAsia="zh-CN"/>
              </w:rPr>
              <w:t xml:space="preserve">requesting new UE policies </w:t>
            </w:r>
            <w:r w:rsidRPr="00662EA5">
              <w:rPr>
                <w:rFonts w:eastAsiaTheme="minorEastAsia" w:hint="eastAsia"/>
                <w:lang w:eastAsia="zh-CN"/>
              </w:rPr>
              <w:t>(e.g.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  <w:lang w:eastAsia="zh-CN"/>
              </w:rPr>
              <w:t xml:space="preserve">) </w:t>
            </w:r>
            <w:r w:rsidRPr="00662EA5">
              <w:rPr>
                <w:rFonts w:eastAsiaTheme="minorEastAsia"/>
                <w:lang w:eastAsia="zh-CN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4B746A28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29.51</w:t>
            </w:r>
            <w:r w:rsidRPr="00662EA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4C1965E9" w:rsidR="004A2128" w:rsidRPr="00662EA5" w:rsidRDefault="00BA5194" w:rsidP="004407E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</w:t>
            </w:r>
            <w:r w:rsidR="004A2128" w:rsidRPr="00662EA5">
              <w:rPr>
                <w:rFonts w:hint="eastAsia"/>
              </w:rPr>
              <w:t>Unified Data Repository Service</w:t>
            </w:r>
            <w:r w:rsidR="004A2128" w:rsidRPr="00662EA5">
              <w:t xml:space="preserve"> </w:t>
            </w:r>
            <w:r w:rsidR="004A2128" w:rsidRPr="00662EA5">
              <w:rPr>
                <w:rFonts w:hint="eastAsia"/>
                <w:lang w:eastAsia="zh-CN"/>
              </w:rPr>
              <w:t xml:space="preserve">for Application Data </w:t>
            </w:r>
            <w:r w:rsidR="004A2128" w:rsidRPr="00662EA5">
              <w:t>in order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05676C45" w:rsidR="004A2128" w:rsidRPr="00662EA5" w:rsidRDefault="004A2128" w:rsidP="00EF1713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0848A28D" w:rsidR="004A2128" w:rsidRPr="00662EA5" w:rsidRDefault="00151042" w:rsidP="00151042"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</w:t>
            </w:r>
            <w:r w:rsidR="004A2128" w:rsidRPr="00662EA5">
              <w:rPr>
                <w:rFonts w:eastAsiaTheme="minorEastAsia" w:hint="eastAsia"/>
                <w:lang w:eastAsia="zh-CN"/>
              </w:rPr>
              <w:t>s</w:t>
            </w:r>
            <w:r w:rsidR="004A2128" w:rsidRPr="00662EA5">
              <w:t xml:space="preserve"> to the Nnef_ServiceParameter service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provisioning configuration parameters</w:t>
            </w:r>
            <w:r w:rsidR="004A2128" w:rsidRPr="00662EA5"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from the AF</w:t>
            </w:r>
            <w:r w:rsidR="004A2128" w:rsidRPr="00662EA5">
              <w:t xml:space="preserve"> for 5G ProSe </w:t>
            </w:r>
            <w:r w:rsidR="004A2128" w:rsidRPr="00662EA5">
              <w:rPr>
                <w:rFonts w:eastAsia="宋体" w:hint="eastAsia"/>
                <w:lang w:eastAsia="ko-KR"/>
              </w:rPr>
              <w:t>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6590A34F" w:rsidR="004A2128" w:rsidRPr="00662EA5" w:rsidRDefault="004A2128" w:rsidP="00EF1713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proximity based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78D5EE5B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4225FF09" w:rsidR="004A2128" w:rsidRPr="00662EA5" w:rsidRDefault="00C13DB0" w:rsidP="00010424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="004A2128" w:rsidRPr="00662EA5">
              <w:rPr>
                <w:lang w:eastAsia="zh-CN"/>
              </w:rPr>
              <w:t>5G ProSe Key Management Services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for 5G ProSe Phase 2, e.g. support of user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46B5DE5A" w:rsidR="004A2128" w:rsidRPr="00662EA5" w:rsidRDefault="004A2128" w:rsidP="00EF29E0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4A1FF39E" w:rsidR="004A2128" w:rsidRPr="00662EA5" w:rsidRDefault="00C13DB0" w:rsidP="0011359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="004A2128" w:rsidRPr="00662EA5">
              <w:rPr>
                <w:lang w:eastAsia="zh-CN"/>
              </w:rPr>
              <w:t xml:space="preserve">5G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ProSe Anchor </w:t>
            </w:r>
            <w:r w:rsidR="004A2128" w:rsidRPr="00662EA5">
              <w:rPr>
                <w:lang w:eastAsia="zh-CN"/>
              </w:rPr>
              <w:t>Services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for 5G ProSe Phase 2, e.g. support of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46D1D4D5" w:rsidR="004A2128" w:rsidRPr="00662EA5" w:rsidRDefault="004A2128" w:rsidP="00EF29E0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7ADEC073" w:rsidR="004A2128" w:rsidRPr="00662EA5" w:rsidRDefault="007E35E0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pdates to the UDM services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E89EA25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1BE87CB6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</w:t>
            </w:r>
            <w:r w:rsidR="001D33EE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410521D7" w:rsidR="004A2128" w:rsidRPr="00662EA5" w:rsidRDefault="001B0682" w:rsidP="00113597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the UDR services for subscription data to support proximity based services in 5GS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7CF01922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22011A00" w:rsidR="004A2128" w:rsidRPr="00662EA5" w:rsidRDefault="005E3350" w:rsidP="005C0CD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 on NRF on NF / NF service selection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discovery </w:t>
            </w:r>
            <w:r w:rsidR="004A2128" w:rsidRPr="00662EA5">
              <w:rPr>
                <w:rFonts w:eastAsiaTheme="minorEastAsia" w:hint="eastAsia"/>
                <w:lang w:eastAsia="zh-CN"/>
              </w:rPr>
              <w:t>considering the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c</w:t>
            </w:r>
            <w:r w:rsidR="004A2128" w:rsidRPr="00662EA5">
              <w:rPr>
                <w:lang w:eastAsia="ko-KR"/>
              </w:rPr>
              <w:t>apability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1F4F3404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3C8B31E7" w:rsidR="004A2128" w:rsidRPr="00662EA5" w:rsidRDefault="00BC3AA6" w:rsidP="005C0CD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pdates on AMF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</w:t>
            </w:r>
            <w:r w:rsidR="004A2128" w:rsidRPr="00662EA5">
              <w:rPr>
                <w:rFonts w:eastAsiaTheme="minorEastAsia" w:hint="eastAsia"/>
                <w:lang w:eastAsia="zh-CN"/>
              </w:rPr>
              <w:t>selection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43064A74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63630E51" w:rsidR="004A2128" w:rsidRPr="00662EA5" w:rsidRDefault="005D55D9" w:rsidP="00F41C55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D</w:t>
            </w:r>
            <w:r w:rsidR="004A2128" w:rsidRPr="00662EA5">
              <w:t xml:space="preserve">efinition of new common data types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="004A2128" w:rsidRPr="00662EA5">
              <w:t>applicable for multiple 5G services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6A2932E2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4991F2CD" w:rsidR="004A2128" w:rsidRPr="00662EA5" w:rsidRDefault="005D55D9" w:rsidP="005C249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the </w:t>
            </w:r>
            <w:r w:rsidR="004A2128" w:rsidRPr="00662EA5">
              <w:rPr>
                <w:rFonts w:eastAsiaTheme="minorEastAsia" w:hint="eastAsia"/>
                <w:lang w:eastAsia="zh-CN"/>
              </w:rPr>
              <w:t>AUSF</w:t>
            </w:r>
            <w:r w:rsidR="004A2128" w:rsidRPr="00662EA5">
              <w:t xml:space="preserve"> service</w:t>
            </w:r>
            <w:r w:rsidR="004A2128" w:rsidRPr="00662EA5">
              <w:rPr>
                <w:rFonts w:eastAsiaTheme="minorEastAsia" w:hint="eastAsia"/>
                <w:lang w:eastAsia="zh-CN"/>
              </w:rPr>
              <w:t>s</w:t>
            </w:r>
            <w:r w:rsidR="004A2128" w:rsidRPr="00662EA5">
              <w:t xml:space="preserve">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7F1C6F1F" w:rsidR="004A2128" w:rsidRPr="00662EA5" w:rsidRDefault="004A2128" w:rsidP="00037436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4A2128" w:rsidRPr="00662EA5" w:rsidRDefault="004A2128" w:rsidP="005C0CDD">
            <w:pPr>
              <w:spacing w:after="0"/>
            </w:pPr>
            <w:r w:rsidRPr="00662EA5">
              <w:t>Update to add support for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>for 5G 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00DFF180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r w:rsidR="00FC62B9" w:rsidRPr="00662EA5">
        <w:rPr>
          <w:rFonts w:hint="eastAsia"/>
          <w:lang w:eastAsia="zh-CN"/>
        </w:rPr>
        <w:t>Xiaoyan</w:t>
      </w:r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InterDigital</w:t>
            </w:r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lang w:eastAsia="zh-CN"/>
              </w:rPr>
              <w:t>ASUSTeK</w:t>
            </w:r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C8BC3" w14:textId="77777777" w:rsidR="002E2F59" w:rsidRDefault="002E2F59">
      <w:r>
        <w:separator/>
      </w:r>
    </w:p>
  </w:endnote>
  <w:endnote w:type="continuationSeparator" w:id="0">
    <w:p w14:paraId="02BE6B62" w14:textId="77777777" w:rsidR="002E2F59" w:rsidRDefault="002E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4F72A" w14:textId="77777777" w:rsidR="002E2F59" w:rsidRDefault="002E2F59">
      <w:r>
        <w:separator/>
      </w:r>
    </w:p>
  </w:footnote>
  <w:footnote w:type="continuationSeparator" w:id="0">
    <w:p w14:paraId="309B0046" w14:textId="77777777" w:rsidR="002E2F59" w:rsidRDefault="002E2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1D09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203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B1E"/>
    <w:rsid w:val="00223AB8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72BD"/>
    <w:rsid w:val="002D76DA"/>
    <w:rsid w:val="002E2F59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15EB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E7AE9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17710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0642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38B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45D9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0AB0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47C0C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5E8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1D0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1120"/>
    <w:rsid w:val="00D01F37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6BA6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E7E85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66303-CB8E-4930-B6AF-AB6A651D9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CATT_dxy1</cp:lastModifiedBy>
  <cp:revision>5</cp:revision>
  <cp:lastPrinted>2000-02-29T10:31:00Z</cp:lastPrinted>
  <dcterms:created xsi:type="dcterms:W3CDTF">2023-10-31T02:40:00Z</dcterms:created>
  <dcterms:modified xsi:type="dcterms:W3CDTF">2023-11-06T08:05:00Z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